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F0A01C" w14:textId="77777777" w:rsidR="004F55C0" w:rsidRDefault="004F55C0" w:rsidP="004F55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FEN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73B1275" w14:textId="77777777" w:rsidR="004F55C0" w:rsidRDefault="004F55C0" w:rsidP="004F55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Bilsby</w:t>
      </w:r>
      <w:proofErr w:type="spellEnd"/>
      <w:r>
        <w:rPr>
          <w:rFonts w:ascii="Times New Roman" w:hAnsi="Times New Roman" w:cs="Times New Roman"/>
        </w:rPr>
        <w:t>, Lincolnshire. Husbandman.</w:t>
      </w:r>
    </w:p>
    <w:p w14:paraId="30400CDD" w14:textId="77777777" w:rsidR="004F55C0" w:rsidRDefault="004F55C0" w:rsidP="004F55C0">
      <w:pPr>
        <w:rPr>
          <w:rFonts w:ascii="Times New Roman" w:hAnsi="Times New Roman" w:cs="Times New Roman"/>
        </w:rPr>
      </w:pPr>
    </w:p>
    <w:p w14:paraId="243A4597" w14:textId="77777777" w:rsidR="004F55C0" w:rsidRDefault="004F55C0" w:rsidP="004F55C0">
      <w:pPr>
        <w:rPr>
          <w:rFonts w:ascii="Times New Roman" w:hAnsi="Times New Roman" w:cs="Times New Roman"/>
        </w:rPr>
      </w:pPr>
    </w:p>
    <w:p w14:paraId="6A8C7A62" w14:textId="77777777" w:rsidR="004F55C0" w:rsidRDefault="004F55C0" w:rsidP="004F55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Spert</w:t>
      </w:r>
      <w:proofErr w:type="spellEnd"/>
      <w:r>
        <w:rPr>
          <w:rFonts w:ascii="Times New Roman" w:hAnsi="Times New Roman" w:cs="Times New Roman"/>
        </w:rPr>
        <w:t>(q.v.) brought a plaint of trespass and taking against him</w:t>
      </w:r>
    </w:p>
    <w:p w14:paraId="2A3FFB36" w14:textId="77777777" w:rsidR="004F55C0" w:rsidRDefault="004F55C0" w:rsidP="004F55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7 others.</w:t>
      </w:r>
    </w:p>
    <w:p w14:paraId="739518E3" w14:textId="77777777" w:rsidR="004F55C0" w:rsidRDefault="004F55C0" w:rsidP="004F55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153AE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9E8A73D" w14:textId="77777777" w:rsidR="004F55C0" w:rsidRDefault="004F55C0" w:rsidP="004F55C0">
      <w:pPr>
        <w:rPr>
          <w:rFonts w:ascii="Times New Roman" w:hAnsi="Times New Roman" w:cs="Times New Roman"/>
        </w:rPr>
      </w:pPr>
    </w:p>
    <w:p w14:paraId="2D64A2DB" w14:textId="77777777" w:rsidR="004F55C0" w:rsidRDefault="004F55C0" w:rsidP="004F55C0">
      <w:pPr>
        <w:rPr>
          <w:rFonts w:ascii="Times New Roman" w:hAnsi="Times New Roman" w:cs="Times New Roman"/>
        </w:rPr>
      </w:pPr>
    </w:p>
    <w:p w14:paraId="08C88148" w14:textId="77777777" w:rsidR="004F55C0" w:rsidRDefault="004F55C0" w:rsidP="004F55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January 2019</w:t>
      </w:r>
    </w:p>
    <w:p w14:paraId="782C7EA9" w14:textId="77777777" w:rsidR="006B2F86" w:rsidRPr="00E71FC3" w:rsidRDefault="004F55C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E90B06" w14:textId="77777777" w:rsidR="004F55C0" w:rsidRDefault="004F55C0" w:rsidP="00E71FC3">
      <w:r>
        <w:separator/>
      </w:r>
    </w:p>
  </w:endnote>
  <w:endnote w:type="continuationSeparator" w:id="0">
    <w:p w14:paraId="7DA8ADE8" w14:textId="77777777" w:rsidR="004F55C0" w:rsidRDefault="004F55C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E8C4B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042150" w14:textId="77777777" w:rsidR="004F55C0" w:rsidRDefault="004F55C0" w:rsidP="00E71FC3">
      <w:r>
        <w:separator/>
      </w:r>
    </w:p>
  </w:footnote>
  <w:footnote w:type="continuationSeparator" w:id="0">
    <w:p w14:paraId="2273F57C" w14:textId="77777777" w:rsidR="004F55C0" w:rsidRDefault="004F55C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5C0"/>
    <w:rsid w:val="001A7C09"/>
    <w:rsid w:val="004F55C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1B5CCB"/>
  <w15:chartTrackingRefBased/>
  <w15:docId w15:val="{B22B1052-18F4-448F-B6AF-49DF43CA3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55C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F55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2019-01-24T21:03:00Z</dcterms:created>
  <dcterms:modified xsi:type="dcterms:W3CDTF">2019-01-24T21:04:00Z</dcterms:modified>
</cp:coreProperties>
</file>